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C8415" w14:textId="77777777" w:rsidR="007E65AE" w:rsidRDefault="007E65AE" w:rsidP="007E65AE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#S2-161</w:t>
      </w:r>
      <w:r>
        <w:rPr>
          <w:rFonts w:cs="Arial"/>
          <w:b/>
          <w:sz w:val="24"/>
        </w:rPr>
        <w:tab/>
        <w:t>S2-2401859</w:t>
      </w:r>
    </w:p>
    <w:p w14:paraId="42A2C27A" w14:textId="77777777" w:rsidR="007E65AE" w:rsidRDefault="007E65AE" w:rsidP="007E65AE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26 February - 01 March, 2024, Athens, Greece</w:t>
      </w:r>
    </w:p>
    <w:p w14:paraId="42264E96" w14:textId="320A0DF7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54B4CFB5" w:rsidR="00A74A54" w:rsidRPr="00112E2C" w:rsidRDefault="5C509C74" w:rsidP="011E2B62">
            <w:pPr>
              <w:pStyle w:val="TableText"/>
            </w:pPr>
            <w:r w:rsidRPr="0464CF35">
              <w:rPr>
                <w:rFonts w:cs="Arial"/>
                <w:color w:val="000000" w:themeColor="text1"/>
                <w:sz w:val="22"/>
              </w:rPr>
              <w:t xml:space="preserve">LS to </w:t>
            </w:r>
            <w:r w:rsidR="6A94FDAF" w:rsidRPr="0464CF35">
              <w:rPr>
                <w:rFonts w:cs="Arial"/>
                <w:color w:val="000000" w:themeColor="text1"/>
                <w:sz w:val="22"/>
              </w:rPr>
              <w:t xml:space="preserve">3GPP </w:t>
            </w:r>
            <w:r w:rsidR="0076013E">
              <w:rPr>
                <w:rFonts w:cs="Arial"/>
                <w:color w:val="000000" w:themeColor="text1"/>
                <w:sz w:val="22"/>
              </w:rPr>
              <w:t>on data plane control by roaming hubs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11325998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001F4FEB" w:rsidRPr="011E2B62">
              <w:rPr>
                <w:rFonts w:eastAsia="MS Mincho" w:cs="Arial"/>
                <w:lang w:eastAsia="ja-JP"/>
              </w:rPr>
              <w:t xml:space="preserve"> #</w:t>
            </w:r>
            <w:r w:rsidRPr="011E2B62">
              <w:rPr>
                <w:rFonts w:eastAsia="MS Mincho" w:cs="Arial"/>
                <w:lang w:eastAsia="ja-JP"/>
              </w:rPr>
              <w:t>4</w:t>
            </w:r>
            <w:r w:rsidR="00E32805">
              <w:rPr>
                <w:rFonts w:eastAsia="MS Mincho" w:cs="Arial"/>
                <w:lang w:eastAsia="ja-JP"/>
              </w:rPr>
              <w:t>7</w:t>
            </w:r>
          </w:p>
        </w:tc>
        <w:tc>
          <w:tcPr>
            <w:tcW w:w="2863" w:type="dxa"/>
          </w:tcPr>
          <w:p w14:paraId="42264EA4" w14:textId="01C3A602" w:rsidR="00096622" w:rsidRPr="00112E2C" w:rsidRDefault="003D0092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15-16 January 2024</w:t>
            </w:r>
          </w:p>
        </w:tc>
        <w:tc>
          <w:tcPr>
            <w:tcW w:w="3373" w:type="dxa"/>
          </w:tcPr>
          <w:p w14:paraId="42264EA5" w14:textId="21578AC9" w:rsidR="00096622" w:rsidRPr="00112E2C" w:rsidRDefault="31900916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02374F6C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75F9217F" w:rsidRPr="011E2B62">
              <w:rPr>
                <w:rFonts w:eastAsia="MS Mincho" w:cs="Arial"/>
                <w:lang w:eastAsia="ja-JP"/>
              </w:rPr>
              <w:t xml:space="preserve"> Doc</w:t>
            </w:r>
            <w:r w:rsidR="3A95F22C" w:rsidRPr="011E2B62">
              <w:rPr>
                <w:rFonts w:eastAsia="MS Mincho" w:cs="Arial"/>
                <w:lang w:eastAsia="ja-JP"/>
              </w:rPr>
              <w:t xml:space="preserve"> 4</w:t>
            </w:r>
            <w:r w:rsidR="003D0092">
              <w:rPr>
                <w:rFonts w:eastAsia="MS Mincho" w:cs="Arial"/>
                <w:lang w:eastAsia="ja-JP"/>
              </w:rPr>
              <w:t>7</w:t>
            </w:r>
            <w:r w:rsidR="75F9217F" w:rsidRPr="011E2B62">
              <w:rPr>
                <w:rFonts w:eastAsia="MS Mincho" w:cs="Arial"/>
                <w:lang w:eastAsia="ja-JP"/>
              </w:rPr>
              <w:t>_</w:t>
            </w:r>
            <w:r w:rsidR="0076013E">
              <w:rPr>
                <w:rFonts w:eastAsia="MS Mincho" w:cs="Arial"/>
                <w:lang w:eastAsia="ja-JP"/>
              </w:rPr>
              <w:t>14r1</w:t>
            </w:r>
          </w:p>
        </w:tc>
        <w:tc>
          <w:tcPr>
            <w:tcW w:w="2863" w:type="dxa"/>
          </w:tcPr>
          <w:p w14:paraId="42264EAF" w14:textId="720DF548" w:rsidR="0058060A" w:rsidRPr="00112E2C" w:rsidRDefault="003D0092" w:rsidP="011E2B62">
            <w:pPr>
              <w:pStyle w:val="TableText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2.1.2024</w:t>
            </w:r>
          </w:p>
        </w:tc>
        <w:tc>
          <w:tcPr>
            <w:tcW w:w="3373" w:type="dxa"/>
          </w:tcPr>
          <w:p w14:paraId="42264EB0" w14:textId="1EEEA286" w:rsidR="0058060A" w:rsidRPr="00112E2C" w:rsidRDefault="0058060A" w:rsidP="011E2B62">
            <w:pPr>
              <w:pStyle w:val="TableText"/>
            </w:pPr>
          </w:p>
        </w:tc>
      </w:tr>
      <w:tr w:rsidR="0058060A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2AF3E5B" w:rsidR="0058060A" w:rsidRPr="00112E2C" w:rsidRDefault="0058060A" w:rsidP="0058060A">
            <w:pPr>
              <w:pStyle w:val="TableText"/>
              <w:rPr>
                <w:rFonts w:eastAsia="MS Mincho" w:cs="Arial"/>
                <w:lang w:eastAsia="ja-JP"/>
              </w:rPr>
            </w:pPr>
          </w:p>
        </w:tc>
      </w:tr>
      <w:tr w:rsidR="0058060A" w:rsidRPr="00CA6C57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CD124A6" w:rsidR="0058060A" w:rsidRPr="00112E2C" w:rsidRDefault="065906C9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11E2B62">
              <w:rPr>
                <w:rFonts w:eastAsia="MS Mincho" w:cs="Arial"/>
                <w:lang w:val="fr-BE" w:eastAsia="ja-JP"/>
              </w:rPr>
              <w:t>3GPP</w:t>
            </w:r>
            <w:r w:rsidR="00201177" w:rsidRPr="011E2B62">
              <w:rPr>
                <w:rFonts w:eastAsia="MS Mincho" w:cs="Arial"/>
                <w:lang w:val="fr-BE" w:eastAsia="ja-JP"/>
              </w:rPr>
              <w:t> </w:t>
            </w:r>
            <w:r w:rsidR="003D0092">
              <w:rPr>
                <w:rFonts w:eastAsia="MS Mincho" w:cs="Arial"/>
                <w:lang w:val="fr-BE" w:eastAsia="ja-JP"/>
              </w:rPr>
              <w:t>SA</w:t>
            </w:r>
            <w:r w:rsidR="0076013E">
              <w:rPr>
                <w:rFonts w:eastAsia="MS Mincho" w:cs="Arial"/>
                <w:lang w:val="fr-BE" w:eastAsia="ja-JP"/>
              </w:rPr>
              <w:t>1 and SA</w:t>
            </w:r>
            <w:r w:rsidR="003D0092">
              <w:rPr>
                <w:rFonts w:eastAsia="MS Mincho" w:cs="Arial"/>
                <w:lang w:val="fr-BE" w:eastAsia="ja-JP"/>
              </w:rPr>
              <w:t xml:space="preserve">2 </w:t>
            </w:r>
            <w:r w:rsidR="0076013E">
              <w:rPr>
                <w:rFonts w:eastAsia="MS Mincho" w:cs="Arial"/>
                <w:lang w:val="fr-BE" w:eastAsia="ja-JP"/>
              </w:rPr>
              <w:t>(</w:t>
            </w:r>
            <w:r w:rsidR="001D4761">
              <w:rPr>
                <w:rFonts w:eastAsia="MS Mincho" w:cs="Arial"/>
                <w:lang w:val="fr-BE" w:eastAsia="ja-JP"/>
              </w:rPr>
              <w:t xml:space="preserve">cc: </w:t>
            </w:r>
            <w:r w:rsidR="0076013E">
              <w:rPr>
                <w:rFonts w:eastAsia="MS Mincho" w:cs="Arial"/>
                <w:lang w:val="fr-BE" w:eastAsia="ja-JP"/>
              </w:rPr>
              <w:t>SA3, SA5, SA</w:t>
            </w:r>
            <w:r w:rsidR="00590C49">
              <w:rPr>
                <w:rFonts w:eastAsia="MS Mincho" w:cs="Arial"/>
                <w:lang w:val="fr-BE" w:eastAsia="ja-JP"/>
              </w:rPr>
              <w:t>, CT4</w:t>
            </w:r>
            <w:r w:rsidR="0076013E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0AF8F23D" w14:textId="77777777" w:rsidR="0076013E" w:rsidRPr="0086446F" w:rsidRDefault="0076013E" w:rsidP="0076013E">
      <w:pPr>
        <w:rPr>
          <w:rFonts w:cs="Arial"/>
          <w:color w:val="000000" w:themeColor="text1"/>
        </w:rPr>
      </w:pPr>
    </w:p>
    <w:p w14:paraId="0B71BABF" w14:textId="77777777" w:rsidR="0076013E" w:rsidRDefault="0076013E" w:rsidP="0076013E">
      <w:pPr>
        <w:jc w:val="left"/>
        <w:rPr>
          <w:rFonts w:cs="Arial"/>
          <w:color w:val="000000" w:themeColor="text1"/>
        </w:rPr>
      </w:pPr>
      <w:r w:rsidRPr="0086446F">
        <w:rPr>
          <w:rFonts w:cs="Arial"/>
          <w:color w:val="000000" w:themeColor="text1"/>
        </w:rPr>
        <w:t>GSMA 5GMRR would like to draw the attention of 3GPP to the following requirements again:</w:t>
      </w:r>
    </w:p>
    <w:p w14:paraId="7C744846" w14:textId="77777777" w:rsidR="0076013E" w:rsidRPr="0086446F" w:rsidRDefault="0076013E" w:rsidP="0076013E">
      <w:pPr>
        <w:jc w:val="left"/>
        <w:rPr>
          <w:rFonts w:cs="Arial"/>
          <w:color w:val="000000" w:themeColor="text1"/>
        </w:rPr>
      </w:pPr>
    </w:p>
    <w:p w14:paraId="2515E7C9" w14:textId="109D26AF" w:rsidR="0076013E" w:rsidRPr="0076013E" w:rsidRDefault="0076013E" w:rsidP="0076013E">
      <w:pPr>
        <w:pStyle w:val="ListParagraph"/>
        <w:numPr>
          <w:ilvl w:val="0"/>
          <w:numId w:val="43"/>
        </w:numPr>
        <w:rPr>
          <w:rFonts w:cs="Arial"/>
          <w:color w:val="000000" w:themeColor="text1"/>
        </w:rPr>
      </w:pPr>
      <w:r w:rsidRPr="0076013E">
        <w:rPr>
          <w:rFonts w:cs="Arial"/>
          <w:color w:val="000000" w:themeColor="text1"/>
        </w:rPr>
        <w:t>The RH shall have the ability to intervene in roaming data sessions at any time, in order to limit roaming data usage by limiting throughput and/or stopping ongoing data sessions as agreed with the client HPMN. This ability to intervene requires anchoring the media in this intermediary.</w:t>
      </w:r>
    </w:p>
    <w:p w14:paraId="5469DEEA" w14:textId="1BB887AF" w:rsidR="0076013E" w:rsidRPr="0076013E" w:rsidRDefault="0076013E" w:rsidP="0076013E">
      <w:pPr>
        <w:pStyle w:val="ListParagraph"/>
        <w:numPr>
          <w:ilvl w:val="0"/>
          <w:numId w:val="43"/>
        </w:numPr>
        <w:rPr>
          <w:rFonts w:cs="Arial"/>
          <w:color w:val="000000" w:themeColor="text1"/>
        </w:rPr>
      </w:pPr>
      <w:r w:rsidRPr="0076013E">
        <w:rPr>
          <w:rFonts w:cs="Arial"/>
          <w:color w:val="000000" w:themeColor="text1"/>
        </w:rPr>
        <w:t xml:space="preserve">All N32 messages between client MNOs are transferred via the RH. This shall include the ability for the RH to prevent the establishment of, and the termination of N32-c and N32-f connections, for example if this is required due to contractual reasons. </w:t>
      </w:r>
    </w:p>
    <w:p w14:paraId="7C998920" w14:textId="27064BAE" w:rsidR="0076013E" w:rsidRPr="0086446F" w:rsidRDefault="0076013E" w:rsidP="0076013E">
      <w:pPr>
        <w:rPr>
          <w:rFonts w:cs="Arial"/>
          <w:color w:val="000000" w:themeColor="text1"/>
        </w:rPr>
      </w:pPr>
      <w:r w:rsidRPr="0086446F">
        <w:rPr>
          <w:rFonts w:cs="Arial"/>
          <w:color w:val="000000" w:themeColor="text1"/>
        </w:rPr>
        <w:lastRenderedPageBreak/>
        <w:t>As a clarification to requirement 1: The RH shall be able to intervene on roaming data sessions on the basis of individual PDU sessions and across all PDU sessions of the roamers of a given roaming relationship between two PLMNs.</w:t>
      </w:r>
    </w:p>
    <w:p w14:paraId="5C34D372" w14:textId="4BABF006" w:rsidR="00352CE4" w:rsidRPr="00EA2FF0" w:rsidRDefault="00352CE4" w:rsidP="00352CE4">
      <w:pPr>
        <w:pStyle w:val="Heading1"/>
        <w:rPr>
          <w:color w:val="000000" w:themeColor="text1"/>
        </w:rPr>
      </w:pPr>
      <w:r w:rsidRPr="011E2B62">
        <w:rPr>
          <w:color w:val="000000" w:themeColor="text1"/>
        </w:rPr>
        <w:t>Request to 3GPP</w:t>
      </w:r>
      <w:r w:rsidR="368E643C" w:rsidRPr="011E2B62">
        <w:rPr>
          <w:color w:val="000000" w:themeColor="text1"/>
        </w:rPr>
        <w:t xml:space="preserve"> </w:t>
      </w:r>
    </w:p>
    <w:p w14:paraId="7009E877" w14:textId="77777777" w:rsidR="0076013E" w:rsidRPr="0086446F" w:rsidRDefault="0076013E" w:rsidP="0076013E">
      <w:pPr>
        <w:rPr>
          <w:rFonts w:cs="Arial"/>
        </w:rPr>
      </w:pPr>
      <w:r w:rsidRPr="0086446F">
        <w:rPr>
          <w:rFonts w:cs="Arial"/>
        </w:rPr>
        <w:t>GSMA kindly requests SA1 and SA2 to review these requirements and define solutions.   GSMA 5GMRR welcomes an initial response and ongoing collaboration.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395D934F" w14:textId="56F63093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</w:t>
      </w:r>
      <w:r w:rsidR="003D0092">
        <w:rPr>
          <w:rFonts w:eastAsiaTheme="minorEastAsia" w:cs="Arial"/>
          <w:color w:val="000000" w:themeColor="text1"/>
          <w:lang w:eastAsia="ja-JP"/>
        </w:rPr>
        <w:t>8:</w:t>
      </w:r>
      <w:r>
        <w:rPr>
          <w:rFonts w:eastAsiaTheme="minorEastAsia" w:cs="Arial"/>
          <w:color w:val="000000" w:themeColor="text1"/>
          <w:lang w:eastAsia="ja-JP"/>
        </w:rPr>
        <w:tab/>
      </w:r>
      <w:r w:rsidR="003D0092">
        <w:rPr>
          <w:rFonts w:eastAsiaTheme="minorEastAsia" w:cs="Arial"/>
          <w:color w:val="000000" w:themeColor="text1"/>
          <w:lang w:eastAsia="ja-JP"/>
        </w:rPr>
        <w:t>9-11 April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 xml:space="preserve">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ED753F">
      <w:headerReference w:type="even" r:id="rId14"/>
      <w:footerReference w:type="default" r:id="rId15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2E153" w14:textId="77777777" w:rsidR="00193E47" w:rsidRDefault="00193E47">
      <w:r>
        <w:separator/>
      </w:r>
    </w:p>
    <w:p w14:paraId="2CBAF77C" w14:textId="77777777" w:rsidR="00193E47" w:rsidRDefault="00193E47"/>
    <w:p w14:paraId="1BB50AB8" w14:textId="77777777" w:rsidR="00193E47" w:rsidRDefault="00193E47"/>
    <w:p w14:paraId="0B68F0F1" w14:textId="77777777" w:rsidR="00193E47" w:rsidRDefault="00193E47"/>
    <w:p w14:paraId="53EFF496" w14:textId="77777777" w:rsidR="00193E47" w:rsidRDefault="00193E47"/>
    <w:p w14:paraId="378710AF" w14:textId="77777777" w:rsidR="00193E47" w:rsidRDefault="00193E47"/>
    <w:p w14:paraId="5397DC85" w14:textId="77777777" w:rsidR="00193E47" w:rsidRDefault="00193E47"/>
    <w:p w14:paraId="03F3B715" w14:textId="77777777" w:rsidR="00193E47" w:rsidRDefault="00193E47"/>
    <w:p w14:paraId="37C34F29" w14:textId="77777777" w:rsidR="00193E47" w:rsidRDefault="00193E47"/>
  </w:endnote>
  <w:endnote w:type="continuationSeparator" w:id="0">
    <w:p w14:paraId="2C47384A" w14:textId="77777777" w:rsidR="00193E47" w:rsidRDefault="00193E47">
      <w:r>
        <w:continuationSeparator/>
      </w:r>
    </w:p>
    <w:p w14:paraId="43474ABF" w14:textId="77777777" w:rsidR="00193E47" w:rsidRDefault="00193E47"/>
    <w:p w14:paraId="210B4F64" w14:textId="77777777" w:rsidR="00193E47" w:rsidRDefault="00193E47"/>
    <w:p w14:paraId="49F1662D" w14:textId="77777777" w:rsidR="00193E47" w:rsidRDefault="00193E47"/>
    <w:p w14:paraId="4CE9A4B0" w14:textId="77777777" w:rsidR="00193E47" w:rsidRDefault="00193E47"/>
    <w:p w14:paraId="3A5FD3B2" w14:textId="77777777" w:rsidR="00193E47" w:rsidRDefault="00193E47"/>
    <w:p w14:paraId="094932C0" w14:textId="77777777" w:rsidR="00193E47" w:rsidRDefault="00193E47"/>
    <w:p w14:paraId="582CB67B" w14:textId="77777777" w:rsidR="00193E47" w:rsidRDefault="00193E47"/>
    <w:p w14:paraId="46617881" w14:textId="77777777" w:rsidR="00193E47" w:rsidRDefault="00193E47"/>
  </w:endnote>
  <w:endnote w:type="continuationNotice" w:id="1">
    <w:p w14:paraId="7EFC3FD7" w14:textId="77777777" w:rsidR="00193E47" w:rsidRDefault="00193E4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413B9" w14:textId="77777777" w:rsidR="00193E47" w:rsidRDefault="00193E47">
      <w:r>
        <w:separator/>
      </w:r>
    </w:p>
    <w:p w14:paraId="4B959672" w14:textId="77777777" w:rsidR="00193E47" w:rsidRDefault="00193E47"/>
    <w:p w14:paraId="44B95F04" w14:textId="77777777" w:rsidR="00193E47" w:rsidRDefault="00193E47"/>
    <w:p w14:paraId="167F00DC" w14:textId="77777777" w:rsidR="00193E47" w:rsidRDefault="00193E47"/>
    <w:p w14:paraId="2150BAAF" w14:textId="77777777" w:rsidR="00193E47" w:rsidRDefault="00193E47"/>
    <w:p w14:paraId="31169F58" w14:textId="77777777" w:rsidR="00193E47" w:rsidRDefault="00193E47"/>
    <w:p w14:paraId="4BEBCFA8" w14:textId="77777777" w:rsidR="00193E47" w:rsidRDefault="00193E47"/>
    <w:p w14:paraId="308A2DF5" w14:textId="77777777" w:rsidR="00193E47" w:rsidRDefault="00193E47"/>
    <w:p w14:paraId="4011E63F" w14:textId="77777777" w:rsidR="00193E47" w:rsidRDefault="00193E47"/>
  </w:footnote>
  <w:footnote w:type="continuationSeparator" w:id="0">
    <w:p w14:paraId="607DC4B7" w14:textId="77777777" w:rsidR="00193E47" w:rsidRDefault="00193E47">
      <w:r>
        <w:continuationSeparator/>
      </w:r>
    </w:p>
    <w:p w14:paraId="53F08316" w14:textId="77777777" w:rsidR="00193E47" w:rsidRDefault="00193E47"/>
    <w:p w14:paraId="4CE1BE54" w14:textId="77777777" w:rsidR="00193E47" w:rsidRDefault="00193E47"/>
    <w:p w14:paraId="0B4F8678" w14:textId="77777777" w:rsidR="00193E47" w:rsidRDefault="00193E47"/>
    <w:p w14:paraId="04E656EE" w14:textId="77777777" w:rsidR="00193E47" w:rsidRDefault="00193E47"/>
    <w:p w14:paraId="13A197D2" w14:textId="77777777" w:rsidR="00193E47" w:rsidRDefault="00193E47"/>
    <w:p w14:paraId="3949FEF9" w14:textId="77777777" w:rsidR="00193E47" w:rsidRDefault="00193E47"/>
    <w:p w14:paraId="66C76C53" w14:textId="77777777" w:rsidR="00193E47" w:rsidRDefault="00193E47"/>
    <w:p w14:paraId="0B938C24" w14:textId="77777777" w:rsidR="00193E47" w:rsidRDefault="00193E47"/>
  </w:footnote>
  <w:footnote w:type="continuationNotice" w:id="1">
    <w:p w14:paraId="17A53257" w14:textId="77777777" w:rsidR="00193E47" w:rsidRDefault="00193E4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7A16321C"/>
    <w:lvl w:ilvl="0" w:tplc="A2982380">
      <w:start w:val="1"/>
      <w:numFmt w:val="decimal"/>
      <w:lvlText w:val="%1."/>
      <w:lvlJc w:val="left"/>
      <w:pPr>
        <w:ind w:left="720" w:hanging="360"/>
      </w:pPr>
    </w:lvl>
    <w:lvl w:ilvl="1" w:tplc="5894B6D4">
      <w:start w:val="1"/>
      <w:numFmt w:val="lowerLetter"/>
      <w:lvlText w:val="%2."/>
      <w:lvlJc w:val="left"/>
      <w:pPr>
        <w:ind w:left="1440" w:hanging="360"/>
      </w:pPr>
    </w:lvl>
    <w:lvl w:ilvl="2" w:tplc="864A5C4C">
      <w:start w:val="1"/>
      <w:numFmt w:val="lowerRoman"/>
      <w:lvlText w:val="%3."/>
      <w:lvlJc w:val="right"/>
      <w:pPr>
        <w:ind w:left="2160" w:hanging="180"/>
      </w:pPr>
    </w:lvl>
    <w:lvl w:ilvl="3" w:tplc="21BA4176">
      <w:start w:val="1"/>
      <w:numFmt w:val="decimal"/>
      <w:lvlText w:val="%4."/>
      <w:lvlJc w:val="left"/>
      <w:pPr>
        <w:ind w:left="2880" w:hanging="360"/>
      </w:pPr>
    </w:lvl>
    <w:lvl w:ilvl="4" w:tplc="C652DE36">
      <w:start w:val="1"/>
      <w:numFmt w:val="lowerLetter"/>
      <w:lvlText w:val="%5."/>
      <w:lvlJc w:val="left"/>
      <w:pPr>
        <w:ind w:left="3600" w:hanging="360"/>
      </w:pPr>
    </w:lvl>
    <w:lvl w:ilvl="5" w:tplc="81E0E9EC">
      <w:start w:val="1"/>
      <w:numFmt w:val="lowerRoman"/>
      <w:lvlText w:val="%6."/>
      <w:lvlJc w:val="right"/>
      <w:pPr>
        <w:ind w:left="4320" w:hanging="180"/>
      </w:pPr>
    </w:lvl>
    <w:lvl w:ilvl="6" w:tplc="8C761610">
      <w:start w:val="1"/>
      <w:numFmt w:val="decimal"/>
      <w:lvlText w:val="%7."/>
      <w:lvlJc w:val="left"/>
      <w:pPr>
        <w:ind w:left="5040" w:hanging="360"/>
      </w:pPr>
    </w:lvl>
    <w:lvl w:ilvl="7" w:tplc="E822217A">
      <w:start w:val="1"/>
      <w:numFmt w:val="lowerLetter"/>
      <w:lvlText w:val="%8."/>
      <w:lvlJc w:val="left"/>
      <w:pPr>
        <w:ind w:left="5760" w:hanging="360"/>
      </w:pPr>
    </w:lvl>
    <w:lvl w:ilvl="8" w:tplc="C3F05C2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40C3B0E"/>
    <w:multiLevelType w:val="hybridMultilevel"/>
    <w:tmpl w:val="A56464F8"/>
    <w:lvl w:ilvl="0" w:tplc="E2B49B56">
      <w:start w:val="1"/>
      <w:numFmt w:val="decimal"/>
      <w:lvlText w:val="%1."/>
      <w:lvlJc w:val="left"/>
      <w:pPr>
        <w:ind w:left="720" w:hanging="360"/>
      </w:pPr>
    </w:lvl>
    <w:lvl w:ilvl="1" w:tplc="AF0A9EBE">
      <w:start w:val="1"/>
      <w:numFmt w:val="lowerLetter"/>
      <w:lvlText w:val="%2."/>
      <w:lvlJc w:val="left"/>
      <w:pPr>
        <w:ind w:left="1440" w:hanging="360"/>
      </w:pPr>
    </w:lvl>
    <w:lvl w:ilvl="2" w:tplc="46B641AA">
      <w:start w:val="1"/>
      <w:numFmt w:val="lowerRoman"/>
      <w:lvlText w:val="%3."/>
      <w:lvlJc w:val="right"/>
      <w:pPr>
        <w:ind w:left="2160" w:hanging="180"/>
      </w:pPr>
    </w:lvl>
    <w:lvl w:ilvl="3" w:tplc="99D611D4">
      <w:start w:val="1"/>
      <w:numFmt w:val="decimal"/>
      <w:lvlText w:val="%4."/>
      <w:lvlJc w:val="left"/>
      <w:pPr>
        <w:ind w:left="2880" w:hanging="360"/>
      </w:pPr>
    </w:lvl>
    <w:lvl w:ilvl="4" w:tplc="369EDE6C">
      <w:start w:val="1"/>
      <w:numFmt w:val="lowerLetter"/>
      <w:lvlText w:val="%5."/>
      <w:lvlJc w:val="left"/>
      <w:pPr>
        <w:ind w:left="3600" w:hanging="360"/>
      </w:pPr>
    </w:lvl>
    <w:lvl w:ilvl="5" w:tplc="975ACEFC">
      <w:start w:val="1"/>
      <w:numFmt w:val="lowerRoman"/>
      <w:lvlText w:val="%6."/>
      <w:lvlJc w:val="right"/>
      <w:pPr>
        <w:ind w:left="4320" w:hanging="180"/>
      </w:pPr>
    </w:lvl>
    <w:lvl w:ilvl="6" w:tplc="37E0EDAE">
      <w:start w:val="1"/>
      <w:numFmt w:val="decimal"/>
      <w:lvlText w:val="%7."/>
      <w:lvlJc w:val="left"/>
      <w:pPr>
        <w:ind w:left="5040" w:hanging="360"/>
      </w:pPr>
    </w:lvl>
    <w:lvl w:ilvl="7" w:tplc="E982CE92">
      <w:start w:val="1"/>
      <w:numFmt w:val="lowerLetter"/>
      <w:lvlText w:val="%8."/>
      <w:lvlJc w:val="left"/>
      <w:pPr>
        <w:ind w:left="5760" w:hanging="360"/>
      </w:pPr>
    </w:lvl>
    <w:lvl w:ilvl="8" w:tplc="34CA95C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EE494C"/>
    <w:multiLevelType w:val="hybridMultilevel"/>
    <w:tmpl w:val="5ACCA0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884158">
    <w:abstractNumId w:val="7"/>
  </w:num>
  <w:num w:numId="2" w16cid:durableId="1976525016">
    <w:abstractNumId w:val="27"/>
  </w:num>
  <w:num w:numId="3" w16cid:durableId="2051999090">
    <w:abstractNumId w:val="37"/>
  </w:num>
  <w:num w:numId="4" w16cid:durableId="2135250343">
    <w:abstractNumId w:val="19"/>
  </w:num>
  <w:num w:numId="5" w16cid:durableId="410469309">
    <w:abstractNumId w:val="18"/>
  </w:num>
  <w:num w:numId="6" w16cid:durableId="324168546">
    <w:abstractNumId w:val="5"/>
  </w:num>
  <w:num w:numId="7" w16cid:durableId="145510227">
    <w:abstractNumId w:val="1"/>
  </w:num>
  <w:num w:numId="8" w16cid:durableId="1054886931">
    <w:abstractNumId w:val="2"/>
  </w:num>
  <w:num w:numId="9" w16cid:durableId="1797799540">
    <w:abstractNumId w:val="32"/>
  </w:num>
  <w:num w:numId="10" w16cid:durableId="849372754">
    <w:abstractNumId w:val="34"/>
  </w:num>
  <w:num w:numId="11" w16cid:durableId="185218809">
    <w:abstractNumId w:val="20"/>
  </w:num>
  <w:num w:numId="12" w16cid:durableId="380056569">
    <w:abstractNumId w:val="4"/>
  </w:num>
  <w:num w:numId="13" w16cid:durableId="1413812720">
    <w:abstractNumId w:val="0"/>
  </w:num>
  <w:num w:numId="14" w16cid:durableId="1452942685">
    <w:abstractNumId w:val="35"/>
  </w:num>
  <w:num w:numId="15" w16cid:durableId="512694742">
    <w:abstractNumId w:val="12"/>
  </w:num>
  <w:num w:numId="16" w16cid:durableId="2143619795">
    <w:abstractNumId w:val="30"/>
  </w:num>
  <w:num w:numId="17" w16cid:durableId="1350377667">
    <w:abstractNumId w:val="15"/>
  </w:num>
  <w:num w:numId="18" w16cid:durableId="823862444">
    <w:abstractNumId w:val="25"/>
  </w:num>
  <w:num w:numId="19" w16cid:durableId="176771044">
    <w:abstractNumId w:val="31"/>
  </w:num>
  <w:num w:numId="20" w16cid:durableId="1062289375">
    <w:abstractNumId w:val="23"/>
  </w:num>
  <w:num w:numId="21" w16cid:durableId="1256327512">
    <w:abstractNumId w:val="16"/>
  </w:num>
  <w:num w:numId="22" w16cid:durableId="1402950613">
    <w:abstractNumId w:val="38"/>
  </w:num>
  <w:num w:numId="23" w16cid:durableId="450633515">
    <w:abstractNumId w:val="10"/>
  </w:num>
  <w:num w:numId="24" w16cid:durableId="2054230009">
    <w:abstractNumId w:val="40"/>
  </w:num>
  <w:num w:numId="25" w16cid:durableId="1515461816">
    <w:abstractNumId w:val="35"/>
  </w:num>
  <w:num w:numId="26" w16cid:durableId="1578781421">
    <w:abstractNumId w:val="21"/>
  </w:num>
  <w:num w:numId="27" w16cid:durableId="577439987">
    <w:abstractNumId w:val="39"/>
  </w:num>
  <w:num w:numId="28" w16cid:durableId="323898012">
    <w:abstractNumId w:val="9"/>
  </w:num>
  <w:num w:numId="29" w16cid:durableId="1957448279">
    <w:abstractNumId w:val="14"/>
  </w:num>
  <w:num w:numId="30" w16cid:durableId="1770150869">
    <w:abstractNumId w:val="35"/>
  </w:num>
  <w:num w:numId="31" w16cid:durableId="1910730991">
    <w:abstractNumId w:val="8"/>
  </w:num>
  <w:num w:numId="32" w16cid:durableId="1211068057">
    <w:abstractNumId w:val="6"/>
  </w:num>
  <w:num w:numId="33" w16cid:durableId="95757745">
    <w:abstractNumId w:val="22"/>
  </w:num>
  <w:num w:numId="34" w16cid:durableId="584219986">
    <w:abstractNumId w:val="20"/>
  </w:num>
  <w:num w:numId="35" w16cid:durableId="1153184319">
    <w:abstractNumId w:val="20"/>
  </w:num>
  <w:num w:numId="36" w16cid:durableId="2013943996">
    <w:abstractNumId w:val="17"/>
  </w:num>
  <w:num w:numId="37" w16cid:durableId="1425413966">
    <w:abstractNumId w:val="24"/>
  </w:num>
  <w:num w:numId="38" w16cid:durableId="1020474081">
    <w:abstractNumId w:val="13"/>
  </w:num>
  <w:num w:numId="39" w16cid:durableId="867789725">
    <w:abstractNumId w:val="26"/>
  </w:num>
  <w:num w:numId="40" w16cid:durableId="998341866">
    <w:abstractNumId w:val="11"/>
  </w:num>
  <w:num w:numId="41" w16cid:durableId="1638683579">
    <w:abstractNumId w:val="3"/>
  </w:num>
  <w:num w:numId="42" w16cid:durableId="36709895">
    <w:abstractNumId w:val="28"/>
  </w:num>
  <w:num w:numId="43" w16cid:durableId="2132478885">
    <w:abstractNumId w:val="3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7E2"/>
    <w:rsid w:val="00193E47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4761"/>
    <w:rsid w:val="001D59D4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17C86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0092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6F1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0C49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04500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13E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65AE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557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2306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21ADA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2805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D753F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220B5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5595D"/>
    <w:rsid w:val="00F56E1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E7CEC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8AB832"/>
    <w:rsid w:val="0A8AC632"/>
    <w:rsid w:val="0A928080"/>
    <w:rsid w:val="0B0291AE"/>
    <w:rsid w:val="0C011F4F"/>
    <w:rsid w:val="0CBA2BDC"/>
    <w:rsid w:val="0D26100D"/>
    <w:rsid w:val="0D5334A3"/>
    <w:rsid w:val="0DD00A6C"/>
    <w:rsid w:val="0DE953D3"/>
    <w:rsid w:val="0EBDE435"/>
    <w:rsid w:val="0EC27706"/>
    <w:rsid w:val="0F242E0A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8213B8"/>
    <w:rsid w:val="24978BB7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489D02"/>
    <w:rsid w:val="524AD5F9"/>
    <w:rsid w:val="52B2435E"/>
    <w:rsid w:val="52C442E0"/>
    <w:rsid w:val="52CEF473"/>
    <w:rsid w:val="531DFB3E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B22417"/>
    <w:rsid w:val="75F9217F"/>
    <w:rsid w:val="7618A9D3"/>
    <w:rsid w:val="768E6EC9"/>
    <w:rsid w:val="76AE3951"/>
    <w:rsid w:val="76B5420D"/>
    <w:rsid w:val="76CF7C57"/>
    <w:rsid w:val="76D8D18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4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87699"/>
    <w:rsid w:val="005B3F51"/>
    <w:rsid w:val="00652A76"/>
    <w:rsid w:val="00653638"/>
    <w:rsid w:val="0067690F"/>
    <w:rsid w:val="006A5BC6"/>
    <w:rsid w:val="006E407E"/>
    <w:rsid w:val="006E5CAB"/>
    <w:rsid w:val="006E60F9"/>
    <w:rsid w:val="00717443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00D50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41DB4"/>
    <w:rsid w:val="00C819C8"/>
    <w:rsid w:val="00CB7570"/>
    <w:rsid w:val="00CC03D5"/>
    <w:rsid w:val="00D26831"/>
    <w:rsid w:val="00D3485D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16841fc-e166-4759-8b80-df1e1b366916" ContentTypeId="0x0101" PreviousValue="false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45F38F0E1E14FF4ABB2A1BDCAF189650" ma:contentTypeVersion="9" ma:contentTypeDescription="" ma:contentTypeScope="" ma:versionID="0dba4b980e7c020f9faa573e4146799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af312695fa7a0ad9f7b6802efd92a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F0B849-1EA6-44E1-8F86-DE18D4491C7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684048E1-B27A-4033-9951-9FABED55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4</TotalTime>
  <Pages>2</Pages>
  <Words>284</Words>
  <Characters>1467</Characters>
  <Application>Microsoft Office Word</Application>
  <DocSecurity>0</DocSecurity>
  <Lines>25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xingtq@chinaunicom.cn Changes</cp:lastModifiedBy>
  <cp:revision>3</cp:revision>
  <cp:lastPrinted>2023-10-04T14:40:00Z</cp:lastPrinted>
  <dcterms:created xsi:type="dcterms:W3CDTF">2024-02-07T13:51:00Z</dcterms:created>
  <dcterms:modified xsi:type="dcterms:W3CDTF">2024-02-07T13:51:00Z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0x010100CD6FF4BDDA77834880C2BD1B022B7BCE0045F38F0E1E14FF4ABB2A1BDCAF189650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